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E8E16" w14:textId="40812680" w:rsidR="000022D4" w:rsidRDefault="000022D4" w:rsidP="000022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MILES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</w:t>
      </w:r>
      <w:r>
        <w:rPr>
          <w:rFonts w:cs="Times New Roman"/>
          <w:szCs w:val="24"/>
        </w:rPr>
        <w:t>22)</w:t>
      </w:r>
    </w:p>
    <w:p w14:paraId="181DB8B0" w14:textId="77777777" w:rsidR="000022D4" w:rsidRDefault="000022D4" w:rsidP="000022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Bread Street Ward, London.</w:t>
      </w:r>
    </w:p>
    <w:p w14:paraId="4742F17B" w14:textId="77777777" w:rsidR="000022D4" w:rsidRDefault="000022D4" w:rsidP="000022D4">
      <w:pPr>
        <w:pStyle w:val="NoSpacing"/>
        <w:rPr>
          <w:rFonts w:cs="Times New Roman"/>
          <w:szCs w:val="24"/>
        </w:rPr>
      </w:pPr>
    </w:p>
    <w:p w14:paraId="6E36E8B4" w14:textId="77777777" w:rsidR="000022D4" w:rsidRDefault="000022D4" w:rsidP="000022D4">
      <w:pPr>
        <w:pStyle w:val="NoSpacing"/>
        <w:rPr>
          <w:rFonts w:cs="Times New Roman"/>
          <w:szCs w:val="24"/>
        </w:rPr>
      </w:pPr>
    </w:p>
    <w:p w14:paraId="4B8A263E" w14:textId="56AA80EE" w:rsidR="000022D4" w:rsidRDefault="000022D4" w:rsidP="000022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</w:t>
      </w:r>
      <w:r>
        <w:rPr>
          <w:rFonts w:cs="Times New Roman"/>
          <w:szCs w:val="24"/>
        </w:rPr>
        <w:t>2 Jan.1422</w:t>
      </w:r>
      <w:r>
        <w:rPr>
          <w:rFonts w:cs="Times New Roman"/>
          <w:szCs w:val="24"/>
        </w:rPr>
        <w:tab/>
        <w:t xml:space="preserve">He was elected a </w:t>
      </w:r>
      <w:r>
        <w:rPr>
          <w:rFonts w:cs="Times New Roman"/>
          <w:szCs w:val="24"/>
        </w:rPr>
        <w:t>Scavenger.</w:t>
      </w:r>
    </w:p>
    <w:p w14:paraId="0DEA053F" w14:textId="77777777" w:rsidR="000022D4" w:rsidRDefault="000022D4" w:rsidP="000022D4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65D80ADD" w14:textId="77777777" w:rsidR="000022D4" w:rsidRDefault="000022D4" w:rsidP="000022D4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p.546)</w:t>
      </w:r>
    </w:p>
    <w:p w14:paraId="2C25BD58" w14:textId="77777777" w:rsidR="000022D4" w:rsidRDefault="000022D4" w:rsidP="000022D4">
      <w:pPr>
        <w:pStyle w:val="NoSpacing"/>
        <w:rPr>
          <w:rFonts w:eastAsia="Times New Roman" w:cs="Times New Roman"/>
          <w:szCs w:val="24"/>
        </w:rPr>
      </w:pPr>
    </w:p>
    <w:p w14:paraId="3EDD9284" w14:textId="77777777" w:rsidR="000022D4" w:rsidRDefault="000022D4" w:rsidP="000022D4">
      <w:pPr>
        <w:pStyle w:val="NoSpacing"/>
        <w:rPr>
          <w:rFonts w:eastAsia="Times New Roman" w:cs="Times New Roman"/>
          <w:szCs w:val="24"/>
        </w:rPr>
      </w:pPr>
    </w:p>
    <w:p w14:paraId="554A989C" w14:textId="77777777" w:rsidR="000022D4" w:rsidRDefault="000022D4" w:rsidP="000022D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21 April 2023  </w:t>
      </w:r>
    </w:p>
    <w:p w14:paraId="484737A7" w14:textId="29CD7D87" w:rsidR="00BA00AB" w:rsidRPr="000022D4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0022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CEA00" w14:textId="77777777" w:rsidR="000022D4" w:rsidRDefault="000022D4" w:rsidP="009139A6">
      <w:r>
        <w:separator/>
      </w:r>
    </w:p>
  </w:endnote>
  <w:endnote w:type="continuationSeparator" w:id="0">
    <w:p w14:paraId="5DF35E9D" w14:textId="77777777" w:rsidR="000022D4" w:rsidRDefault="000022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36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DC6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AEA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ECB8B" w14:textId="77777777" w:rsidR="000022D4" w:rsidRDefault="000022D4" w:rsidP="009139A6">
      <w:r>
        <w:separator/>
      </w:r>
    </w:p>
  </w:footnote>
  <w:footnote w:type="continuationSeparator" w:id="0">
    <w:p w14:paraId="4915C54F" w14:textId="77777777" w:rsidR="000022D4" w:rsidRDefault="000022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A51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3D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991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2D4"/>
    <w:rsid w:val="000022D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B8D48"/>
  <w15:chartTrackingRefBased/>
  <w15:docId w15:val="{4E1D6065-2596-47E0-A3B6-5B9F6049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2023-04-21T20:21:00Z</dcterms:created>
  <dcterms:modified xsi:type="dcterms:W3CDTF">2023-04-21T20:23:00Z</dcterms:modified>
</cp:coreProperties>
</file>